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D2" w:rsidRPr="00A257F4" w:rsidRDefault="00530DD2" w:rsidP="00C70806">
      <w:pPr>
        <w:jc w:val="center"/>
        <w:outlineLvl w:val="0"/>
        <w:rPr>
          <w:color w:val="000000"/>
          <w:sz w:val="28"/>
          <w:szCs w:val="28"/>
        </w:rPr>
      </w:pPr>
      <w:r w:rsidRPr="00A257F4">
        <w:rPr>
          <w:color w:val="000000"/>
          <w:sz w:val="28"/>
          <w:szCs w:val="28"/>
        </w:rPr>
        <w:t>БРЯНСКАЯ ОБЛАСТЬ</w:t>
      </w:r>
    </w:p>
    <w:p w:rsidR="00530DD2" w:rsidRPr="00A257F4" w:rsidRDefault="00530DD2" w:rsidP="00C70806">
      <w:pPr>
        <w:jc w:val="center"/>
        <w:outlineLvl w:val="0"/>
        <w:rPr>
          <w:color w:val="000000"/>
          <w:sz w:val="28"/>
          <w:szCs w:val="28"/>
        </w:rPr>
      </w:pPr>
      <w:r w:rsidRPr="00A257F4">
        <w:rPr>
          <w:color w:val="000000"/>
          <w:sz w:val="28"/>
          <w:szCs w:val="28"/>
        </w:rPr>
        <w:t xml:space="preserve">НАВЛИНСКИЙ РАЙОННЫЙ СОВЕТ </w:t>
      </w:r>
    </w:p>
    <w:p w:rsidR="00530DD2" w:rsidRPr="00A257F4" w:rsidRDefault="00530DD2" w:rsidP="00C70806">
      <w:pPr>
        <w:jc w:val="center"/>
        <w:outlineLvl w:val="0"/>
        <w:rPr>
          <w:color w:val="000000"/>
          <w:sz w:val="28"/>
          <w:szCs w:val="28"/>
        </w:rPr>
      </w:pPr>
      <w:r w:rsidRPr="00A257F4">
        <w:rPr>
          <w:color w:val="000000"/>
          <w:sz w:val="28"/>
          <w:szCs w:val="28"/>
        </w:rPr>
        <w:t>НАРОДНЫХ ДЕПУТАТОВ</w:t>
      </w:r>
    </w:p>
    <w:p w:rsidR="00530DD2" w:rsidRPr="00A257F4" w:rsidRDefault="00530DD2" w:rsidP="00C70806">
      <w:pPr>
        <w:spacing w:line="360" w:lineRule="auto"/>
        <w:jc w:val="center"/>
        <w:outlineLvl w:val="0"/>
        <w:rPr>
          <w:color w:val="000000"/>
          <w:sz w:val="28"/>
          <w:szCs w:val="28"/>
        </w:rPr>
      </w:pPr>
    </w:p>
    <w:p w:rsidR="00530DD2" w:rsidRPr="00A257F4" w:rsidRDefault="00530DD2" w:rsidP="00C70806">
      <w:pPr>
        <w:spacing w:line="360" w:lineRule="auto"/>
        <w:jc w:val="center"/>
        <w:outlineLvl w:val="0"/>
        <w:rPr>
          <w:color w:val="000000"/>
          <w:sz w:val="28"/>
          <w:szCs w:val="28"/>
        </w:rPr>
      </w:pPr>
      <w:r w:rsidRPr="00A257F4">
        <w:rPr>
          <w:color w:val="000000"/>
          <w:sz w:val="28"/>
          <w:szCs w:val="28"/>
        </w:rPr>
        <w:t>РЕШЕНИЕ</w:t>
      </w:r>
    </w:p>
    <w:p w:rsidR="00530DD2" w:rsidRPr="00C947B5" w:rsidRDefault="00530DD2" w:rsidP="00C70806">
      <w:pPr>
        <w:spacing w:line="360" w:lineRule="auto"/>
        <w:ind w:firstLine="720"/>
        <w:outlineLvl w:val="0"/>
        <w:rPr>
          <w:b/>
          <w:bCs/>
          <w:color w:val="000000"/>
          <w:sz w:val="28"/>
          <w:szCs w:val="28"/>
        </w:rPr>
      </w:pPr>
    </w:p>
    <w:p w:rsidR="00530DD2" w:rsidRPr="006B4E4A" w:rsidRDefault="00530DD2" w:rsidP="00C70806">
      <w:pPr>
        <w:spacing w:line="360" w:lineRule="auto"/>
        <w:outlineLvl w:val="0"/>
        <w:rPr>
          <w:sz w:val="28"/>
          <w:szCs w:val="28"/>
        </w:rPr>
      </w:pPr>
      <w:r w:rsidRPr="006B4E4A">
        <w:rPr>
          <w:sz w:val="28"/>
          <w:szCs w:val="28"/>
        </w:rPr>
        <w:t xml:space="preserve">от </w:t>
      </w:r>
      <w:r>
        <w:rPr>
          <w:sz w:val="28"/>
          <w:szCs w:val="28"/>
        </w:rPr>
        <w:t>30.06.2015</w:t>
      </w:r>
      <w:r w:rsidRPr="006B4E4A">
        <w:rPr>
          <w:sz w:val="28"/>
          <w:szCs w:val="28"/>
        </w:rPr>
        <w:t xml:space="preserve">г № </w:t>
      </w:r>
      <w:r>
        <w:rPr>
          <w:sz w:val="28"/>
          <w:szCs w:val="28"/>
        </w:rPr>
        <w:t>5-124</w:t>
      </w:r>
    </w:p>
    <w:p w:rsidR="00530DD2" w:rsidRDefault="00530DD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 отмене решения Навлинского</w:t>
      </w:r>
    </w:p>
    <w:p w:rsidR="00530DD2" w:rsidRDefault="00530DD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районного Совета народных депутатов </w:t>
      </w:r>
    </w:p>
    <w:p w:rsidR="00530DD2" w:rsidRPr="00CD7886" w:rsidRDefault="00530DD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>
        <w:rPr>
          <w:sz w:val="28"/>
        </w:rPr>
        <w:t xml:space="preserve">19.06.2015г. № 5-118 </w:t>
      </w:r>
    </w:p>
    <w:p w:rsidR="00530DD2" w:rsidRPr="002277D4" w:rsidRDefault="00530DD2" w:rsidP="002277D4">
      <w:pPr>
        <w:ind w:firstLine="567"/>
        <w:rPr>
          <w:sz w:val="28"/>
          <w:szCs w:val="28"/>
        </w:rPr>
      </w:pPr>
      <w:bookmarkStart w:id="0" w:name="_GoBack"/>
      <w:bookmarkEnd w:id="0"/>
    </w:p>
    <w:p w:rsidR="00530DD2" w:rsidRPr="009B7149" w:rsidRDefault="00530DD2" w:rsidP="002277D4">
      <w:pPr>
        <w:ind w:firstLine="567"/>
        <w:jc w:val="both"/>
        <w:rPr>
          <w:sz w:val="28"/>
          <w:szCs w:val="28"/>
        </w:rPr>
      </w:pPr>
      <w:r w:rsidRPr="009B7149">
        <w:rPr>
          <w:sz w:val="28"/>
        </w:rPr>
        <w:t xml:space="preserve">    </w:t>
      </w:r>
      <w:r>
        <w:rPr>
          <w:sz w:val="28"/>
          <w:szCs w:val="28"/>
        </w:rPr>
        <w:t xml:space="preserve">На основании решения </w:t>
      </w:r>
      <w:r w:rsidRPr="00721C26">
        <w:rPr>
          <w:sz w:val="28"/>
          <w:szCs w:val="28"/>
        </w:rPr>
        <w:t xml:space="preserve">совместной комиссии по бюджету, промышленности, предпринимательству и собственности и </w:t>
      </w:r>
      <w:r>
        <w:rPr>
          <w:sz w:val="28"/>
          <w:szCs w:val="28"/>
        </w:rPr>
        <w:t>к</w:t>
      </w:r>
      <w:r w:rsidRPr="00721C26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721C26">
        <w:rPr>
          <w:sz w:val="28"/>
          <w:szCs w:val="28"/>
        </w:rPr>
        <w:t xml:space="preserve"> по вопросам взаимодействия</w:t>
      </w:r>
      <w:r>
        <w:rPr>
          <w:sz w:val="28"/>
          <w:szCs w:val="28"/>
        </w:rPr>
        <w:t xml:space="preserve"> </w:t>
      </w:r>
      <w:r w:rsidRPr="00721C26">
        <w:rPr>
          <w:sz w:val="28"/>
          <w:szCs w:val="28"/>
        </w:rPr>
        <w:t>с органами государственной власти, социальным</w:t>
      </w:r>
      <w:r>
        <w:rPr>
          <w:sz w:val="28"/>
          <w:szCs w:val="28"/>
        </w:rPr>
        <w:t xml:space="preserve"> </w:t>
      </w:r>
      <w:r w:rsidRPr="00721C26">
        <w:rPr>
          <w:sz w:val="28"/>
          <w:szCs w:val="28"/>
        </w:rPr>
        <w:t>вопросам и депутатской этике</w:t>
      </w:r>
    </w:p>
    <w:p w:rsidR="00530DD2" w:rsidRPr="002277D4" w:rsidRDefault="00530DD2" w:rsidP="002277D4">
      <w:pPr>
        <w:ind w:firstLine="567"/>
        <w:rPr>
          <w:sz w:val="28"/>
          <w:szCs w:val="28"/>
        </w:rPr>
      </w:pPr>
    </w:p>
    <w:p w:rsidR="00530DD2" w:rsidRPr="002277D4" w:rsidRDefault="00530DD2" w:rsidP="002277D4">
      <w:pPr>
        <w:ind w:firstLine="567"/>
        <w:rPr>
          <w:sz w:val="28"/>
          <w:szCs w:val="28"/>
        </w:rPr>
      </w:pPr>
      <w:r w:rsidRPr="002277D4">
        <w:rPr>
          <w:sz w:val="28"/>
          <w:szCs w:val="28"/>
        </w:rPr>
        <w:t>РЕШИЛ:</w:t>
      </w:r>
    </w:p>
    <w:p w:rsidR="00530DD2" w:rsidRPr="002277D4" w:rsidRDefault="00530DD2" w:rsidP="002277D4">
      <w:pPr>
        <w:ind w:firstLine="567"/>
        <w:jc w:val="both"/>
        <w:rPr>
          <w:sz w:val="28"/>
          <w:szCs w:val="28"/>
        </w:rPr>
      </w:pPr>
    </w:p>
    <w:p w:rsidR="00530DD2" w:rsidRPr="008270B3" w:rsidRDefault="00530DD2" w:rsidP="008270B3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Pr="002277D4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Навлинского </w:t>
      </w:r>
      <w:r w:rsidRPr="002277D4">
        <w:rPr>
          <w:sz w:val="28"/>
          <w:szCs w:val="28"/>
        </w:rPr>
        <w:t xml:space="preserve">районного Совета народных депутатов </w:t>
      </w:r>
      <w:r>
        <w:rPr>
          <w:bCs/>
          <w:sz w:val="28"/>
          <w:szCs w:val="28"/>
        </w:rPr>
        <w:t xml:space="preserve">от </w:t>
      </w:r>
      <w:r w:rsidRPr="009D794C">
        <w:rPr>
          <w:kern w:val="16"/>
          <w:sz w:val="28"/>
          <w:szCs w:val="28"/>
        </w:rPr>
        <w:t>19.06.2015 № 5-118</w:t>
      </w:r>
      <w:r>
        <w:rPr>
          <w:sz w:val="28"/>
        </w:rPr>
        <w:t xml:space="preserve"> «</w:t>
      </w:r>
      <w:r w:rsidRPr="00A92DBC">
        <w:rPr>
          <w:kern w:val="16"/>
          <w:sz w:val="28"/>
          <w:szCs w:val="28"/>
        </w:rPr>
        <w:t xml:space="preserve">Об утверждении </w:t>
      </w:r>
      <w:r>
        <w:rPr>
          <w:kern w:val="16"/>
          <w:sz w:val="28"/>
          <w:szCs w:val="28"/>
        </w:rPr>
        <w:t>Структуры</w:t>
      </w:r>
      <w:r w:rsidRPr="00A92DBC">
        <w:rPr>
          <w:kern w:val="16"/>
          <w:sz w:val="28"/>
          <w:szCs w:val="28"/>
        </w:rPr>
        <w:t xml:space="preserve"> Контрольно-счетной палаты муниципального образования «Навлинский район»</w:t>
      </w:r>
      <w:r w:rsidRPr="002277D4">
        <w:rPr>
          <w:sz w:val="28"/>
          <w:szCs w:val="28"/>
        </w:rPr>
        <w:t xml:space="preserve"> отменить.</w:t>
      </w:r>
    </w:p>
    <w:p w:rsidR="00530DD2" w:rsidRPr="002277D4" w:rsidRDefault="00530DD2" w:rsidP="002277D4">
      <w:pPr>
        <w:ind w:firstLine="567"/>
        <w:jc w:val="both"/>
        <w:rPr>
          <w:sz w:val="28"/>
          <w:szCs w:val="28"/>
        </w:rPr>
      </w:pPr>
      <w:r w:rsidRPr="002277D4">
        <w:rPr>
          <w:sz w:val="28"/>
          <w:szCs w:val="28"/>
        </w:rPr>
        <w:t>2. Данное решение опубликовать (обнародовать) в установленном порядке.</w:t>
      </w:r>
    </w:p>
    <w:p w:rsidR="00530DD2" w:rsidRPr="002277D4" w:rsidRDefault="00530DD2" w:rsidP="00C70806">
      <w:pPr>
        <w:jc w:val="both"/>
        <w:rPr>
          <w:sz w:val="28"/>
          <w:szCs w:val="28"/>
        </w:rPr>
      </w:pPr>
    </w:p>
    <w:p w:rsidR="00530DD2" w:rsidRPr="002277D4" w:rsidRDefault="00530DD2" w:rsidP="00C70806">
      <w:pPr>
        <w:jc w:val="both"/>
        <w:rPr>
          <w:sz w:val="28"/>
          <w:szCs w:val="28"/>
        </w:rPr>
      </w:pPr>
    </w:p>
    <w:p w:rsidR="00530DD2" w:rsidRPr="002277D4" w:rsidRDefault="00530DD2" w:rsidP="00C70806">
      <w:pPr>
        <w:jc w:val="both"/>
        <w:rPr>
          <w:sz w:val="28"/>
          <w:szCs w:val="28"/>
        </w:rPr>
      </w:pPr>
    </w:p>
    <w:p w:rsidR="00530DD2" w:rsidRPr="002277D4" w:rsidRDefault="00530DD2" w:rsidP="00C70806">
      <w:pPr>
        <w:jc w:val="both"/>
        <w:rPr>
          <w:sz w:val="28"/>
          <w:szCs w:val="28"/>
        </w:rPr>
      </w:pPr>
      <w:r w:rsidRPr="002277D4">
        <w:rPr>
          <w:sz w:val="28"/>
          <w:szCs w:val="28"/>
        </w:rPr>
        <w:t xml:space="preserve">  Глава Навлинского района                                                </w:t>
      </w:r>
      <w:r>
        <w:rPr>
          <w:sz w:val="28"/>
          <w:szCs w:val="28"/>
        </w:rPr>
        <w:t xml:space="preserve">   </w:t>
      </w:r>
      <w:r w:rsidRPr="002277D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С.И. Мосин</w:t>
      </w:r>
    </w:p>
    <w:p w:rsidR="00530DD2" w:rsidRPr="002277D4" w:rsidRDefault="00530DD2">
      <w:pPr>
        <w:rPr>
          <w:sz w:val="28"/>
          <w:szCs w:val="28"/>
        </w:rPr>
      </w:pPr>
    </w:p>
    <w:sectPr w:rsidR="00530DD2" w:rsidRPr="002277D4" w:rsidSect="00A73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806"/>
    <w:rsid w:val="00000598"/>
    <w:rsid w:val="00012D21"/>
    <w:rsid w:val="00022BA2"/>
    <w:rsid w:val="00037F65"/>
    <w:rsid w:val="000534AC"/>
    <w:rsid w:val="00060BE4"/>
    <w:rsid w:val="000638A3"/>
    <w:rsid w:val="00066E38"/>
    <w:rsid w:val="000733E5"/>
    <w:rsid w:val="0008243B"/>
    <w:rsid w:val="00084B6F"/>
    <w:rsid w:val="000935CE"/>
    <w:rsid w:val="00095213"/>
    <w:rsid w:val="00095C44"/>
    <w:rsid w:val="000978F4"/>
    <w:rsid w:val="000A35B2"/>
    <w:rsid w:val="000B1804"/>
    <w:rsid w:val="000C2D87"/>
    <w:rsid w:val="000C5005"/>
    <w:rsid w:val="000C52FA"/>
    <w:rsid w:val="000D20BE"/>
    <w:rsid w:val="000D4AC3"/>
    <w:rsid w:val="000F27C7"/>
    <w:rsid w:val="000F3B75"/>
    <w:rsid w:val="000F63F8"/>
    <w:rsid w:val="000F787C"/>
    <w:rsid w:val="001071A2"/>
    <w:rsid w:val="00121368"/>
    <w:rsid w:val="001342FB"/>
    <w:rsid w:val="0013556D"/>
    <w:rsid w:val="00136B64"/>
    <w:rsid w:val="0013712A"/>
    <w:rsid w:val="0014639D"/>
    <w:rsid w:val="00160BEB"/>
    <w:rsid w:val="00166B6B"/>
    <w:rsid w:val="001717B8"/>
    <w:rsid w:val="00177B37"/>
    <w:rsid w:val="001800C4"/>
    <w:rsid w:val="00183D87"/>
    <w:rsid w:val="00195295"/>
    <w:rsid w:val="00197102"/>
    <w:rsid w:val="001B4166"/>
    <w:rsid w:val="001D3D78"/>
    <w:rsid w:val="001E0448"/>
    <w:rsid w:val="001E0CEE"/>
    <w:rsid w:val="001E14AF"/>
    <w:rsid w:val="001E5DC9"/>
    <w:rsid w:val="001E7F62"/>
    <w:rsid w:val="00202961"/>
    <w:rsid w:val="00214C6F"/>
    <w:rsid w:val="00217C20"/>
    <w:rsid w:val="002206B6"/>
    <w:rsid w:val="00224371"/>
    <w:rsid w:val="002277D4"/>
    <w:rsid w:val="00233247"/>
    <w:rsid w:val="002336F7"/>
    <w:rsid w:val="002349F8"/>
    <w:rsid w:val="00244226"/>
    <w:rsid w:val="00245E97"/>
    <w:rsid w:val="00247CEC"/>
    <w:rsid w:val="002539E6"/>
    <w:rsid w:val="002560A3"/>
    <w:rsid w:val="00256A45"/>
    <w:rsid w:val="002579D9"/>
    <w:rsid w:val="002664DB"/>
    <w:rsid w:val="00274196"/>
    <w:rsid w:val="00294EE9"/>
    <w:rsid w:val="002A7F74"/>
    <w:rsid w:val="002B15DB"/>
    <w:rsid w:val="002B2745"/>
    <w:rsid w:val="002B3B7D"/>
    <w:rsid w:val="002B76B1"/>
    <w:rsid w:val="002C34D3"/>
    <w:rsid w:val="002D01C2"/>
    <w:rsid w:val="002F4908"/>
    <w:rsid w:val="002F7E19"/>
    <w:rsid w:val="003042EA"/>
    <w:rsid w:val="003079ED"/>
    <w:rsid w:val="00313FA8"/>
    <w:rsid w:val="003209B7"/>
    <w:rsid w:val="003368B0"/>
    <w:rsid w:val="003472E7"/>
    <w:rsid w:val="0035050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961EF"/>
    <w:rsid w:val="003A4EEC"/>
    <w:rsid w:val="003A7ACE"/>
    <w:rsid w:val="003C0166"/>
    <w:rsid w:val="003C61B5"/>
    <w:rsid w:val="003C6B9C"/>
    <w:rsid w:val="003D04F2"/>
    <w:rsid w:val="003D2D29"/>
    <w:rsid w:val="003D7DED"/>
    <w:rsid w:val="003E6617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53F4E"/>
    <w:rsid w:val="00456A29"/>
    <w:rsid w:val="0046176E"/>
    <w:rsid w:val="00465764"/>
    <w:rsid w:val="00466903"/>
    <w:rsid w:val="00491F5D"/>
    <w:rsid w:val="0049238B"/>
    <w:rsid w:val="004A2D09"/>
    <w:rsid w:val="004A328B"/>
    <w:rsid w:val="004B54CC"/>
    <w:rsid w:val="004D7B90"/>
    <w:rsid w:val="004F7FC9"/>
    <w:rsid w:val="00520FD2"/>
    <w:rsid w:val="00530DD2"/>
    <w:rsid w:val="005404B8"/>
    <w:rsid w:val="005407FB"/>
    <w:rsid w:val="00544129"/>
    <w:rsid w:val="00550B25"/>
    <w:rsid w:val="00554D13"/>
    <w:rsid w:val="0057210D"/>
    <w:rsid w:val="00572C3B"/>
    <w:rsid w:val="00573127"/>
    <w:rsid w:val="00576106"/>
    <w:rsid w:val="00582821"/>
    <w:rsid w:val="00583B7D"/>
    <w:rsid w:val="00584C71"/>
    <w:rsid w:val="005851C0"/>
    <w:rsid w:val="00587173"/>
    <w:rsid w:val="0059011F"/>
    <w:rsid w:val="005A21BA"/>
    <w:rsid w:val="005A5B69"/>
    <w:rsid w:val="005B0C06"/>
    <w:rsid w:val="005B3AF2"/>
    <w:rsid w:val="005E738B"/>
    <w:rsid w:val="005F33DE"/>
    <w:rsid w:val="005F3405"/>
    <w:rsid w:val="0061052B"/>
    <w:rsid w:val="00623B38"/>
    <w:rsid w:val="006260E2"/>
    <w:rsid w:val="00636B9C"/>
    <w:rsid w:val="006450E9"/>
    <w:rsid w:val="0065316C"/>
    <w:rsid w:val="00660272"/>
    <w:rsid w:val="00661240"/>
    <w:rsid w:val="00666086"/>
    <w:rsid w:val="00670E27"/>
    <w:rsid w:val="00681400"/>
    <w:rsid w:val="00683909"/>
    <w:rsid w:val="00684B85"/>
    <w:rsid w:val="006B20D9"/>
    <w:rsid w:val="006B4E4A"/>
    <w:rsid w:val="006B4E70"/>
    <w:rsid w:val="006B57BE"/>
    <w:rsid w:val="006D0110"/>
    <w:rsid w:val="006D28E7"/>
    <w:rsid w:val="006E55EF"/>
    <w:rsid w:val="006E5B11"/>
    <w:rsid w:val="006F5288"/>
    <w:rsid w:val="006F623B"/>
    <w:rsid w:val="00701F55"/>
    <w:rsid w:val="007068F7"/>
    <w:rsid w:val="00715218"/>
    <w:rsid w:val="00721C26"/>
    <w:rsid w:val="0073390C"/>
    <w:rsid w:val="00733BB4"/>
    <w:rsid w:val="00733C5E"/>
    <w:rsid w:val="00742E1E"/>
    <w:rsid w:val="0074372F"/>
    <w:rsid w:val="007473E7"/>
    <w:rsid w:val="007736B9"/>
    <w:rsid w:val="00774C61"/>
    <w:rsid w:val="00775B32"/>
    <w:rsid w:val="00777913"/>
    <w:rsid w:val="00782810"/>
    <w:rsid w:val="0079009D"/>
    <w:rsid w:val="007910DC"/>
    <w:rsid w:val="00793792"/>
    <w:rsid w:val="007A4137"/>
    <w:rsid w:val="007B0790"/>
    <w:rsid w:val="007B1E9F"/>
    <w:rsid w:val="007B5B49"/>
    <w:rsid w:val="007C035B"/>
    <w:rsid w:val="007C44F3"/>
    <w:rsid w:val="007C51E4"/>
    <w:rsid w:val="007C617B"/>
    <w:rsid w:val="007E22F8"/>
    <w:rsid w:val="007E25EC"/>
    <w:rsid w:val="007F3FA4"/>
    <w:rsid w:val="00810B9A"/>
    <w:rsid w:val="00812DB5"/>
    <w:rsid w:val="008167BD"/>
    <w:rsid w:val="00816E42"/>
    <w:rsid w:val="00822F3D"/>
    <w:rsid w:val="00826097"/>
    <w:rsid w:val="00826B5B"/>
    <w:rsid w:val="008270B3"/>
    <w:rsid w:val="00841EA7"/>
    <w:rsid w:val="0084272D"/>
    <w:rsid w:val="00844E88"/>
    <w:rsid w:val="00850639"/>
    <w:rsid w:val="00851BD9"/>
    <w:rsid w:val="00852E8E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C189A"/>
    <w:rsid w:val="008C2FE9"/>
    <w:rsid w:val="008C5055"/>
    <w:rsid w:val="008D5BE0"/>
    <w:rsid w:val="008F0D67"/>
    <w:rsid w:val="009019C5"/>
    <w:rsid w:val="00903164"/>
    <w:rsid w:val="009038F7"/>
    <w:rsid w:val="00907CC2"/>
    <w:rsid w:val="009164BA"/>
    <w:rsid w:val="00923A93"/>
    <w:rsid w:val="009328C3"/>
    <w:rsid w:val="0093367C"/>
    <w:rsid w:val="00937993"/>
    <w:rsid w:val="009476B1"/>
    <w:rsid w:val="009564BD"/>
    <w:rsid w:val="009568D8"/>
    <w:rsid w:val="009633CB"/>
    <w:rsid w:val="009677EE"/>
    <w:rsid w:val="00970CCE"/>
    <w:rsid w:val="0097770D"/>
    <w:rsid w:val="00981C01"/>
    <w:rsid w:val="0098724D"/>
    <w:rsid w:val="00987335"/>
    <w:rsid w:val="00993B55"/>
    <w:rsid w:val="009A293A"/>
    <w:rsid w:val="009B3AF0"/>
    <w:rsid w:val="009B7149"/>
    <w:rsid w:val="009C2458"/>
    <w:rsid w:val="009C71EB"/>
    <w:rsid w:val="009D4D05"/>
    <w:rsid w:val="009D6790"/>
    <w:rsid w:val="009D794C"/>
    <w:rsid w:val="009D79CD"/>
    <w:rsid w:val="009F39E0"/>
    <w:rsid w:val="009F7EF6"/>
    <w:rsid w:val="00A138E1"/>
    <w:rsid w:val="00A257F4"/>
    <w:rsid w:val="00A50F4F"/>
    <w:rsid w:val="00A5286F"/>
    <w:rsid w:val="00A5629C"/>
    <w:rsid w:val="00A56444"/>
    <w:rsid w:val="00A62CB3"/>
    <w:rsid w:val="00A63570"/>
    <w:rsid w:val="00A70128"/>
    <w:rsid w:val="00A73581"/>
    <w:rsid w:val="00A81C45"/>
    <w:rsid w:val="00A8540C"/>
    <w:rsid w:val="00A85A36"/>
    <w:rsid w:val="00A92327"/>
    <w:rsid w:val="00A92DBC"/>
    <w:rsid w:val="00A96A13"/>
    <w:rsid w:val="00AA119E"/>
    <w:rsid w:val="00AA6CFE"/>
    <w:rsid w:val="00AA6E78"/>
    <w:rsid w:val="00AB1253"/>
    <w:rsid w:val="00AC48D2"/>
    <w:rsid w:val="00AC7AEF"/>
    <w:rsid w:val="00AE38E7"/>
    <w:rsid w:val="00AE541C"/>
    <w:rsid w:val="00AE568A"/>
    <w:rsid w:val="00AF7B26"/>
    <w:rsid w:val="00B04A10"/>
    <w:rsid w:val="00B0717A"/>
    <w:rsid w:val="00B10069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7B5D"/>
    <w:rsid w:val="00B4440B"/>
    <w:rsid w:val="00B45BC4"/>
    <w:rsid w:val="00B5515B"/>
    <w:rsid w:val="00B551CB"/>
    <w:rsid w:val="00B57417"/>
    <w:rsid w:val="00B614AB"/>
    <w:rsid w:val="00B66E5D"/>
    <w:rsid w:val="00B806BF"/>
    <w:rsid w:val="00B80ED2"/>
    <w:rsid w:val="00B839CF"/>
    <w:rsid w:val="00B85148"/>
    <w:rsid w:val="00B8699D"/>
    <w:rsid w:val="00B92CA5"/>
    <w:rsid w:val="00BB0316"/>
    <w:rsid w:val="00BF650B"/>
    <w:rsid w:val="00C005AF"/>
    <w:rsid w:val="00C01735"/>
    <w:rsid w:val="00C02E04"/>
    <w:rsid w:val="00C05CF3"/>
    <w:rsid w:val="00C11B43"/>
    <w:rsid w:val="00C21914"/>
    <w:rsid w:val="00C25E1D"/>
    <w:rsid w:val="00C26766"/>
    <w:rsid w:val="00C33DD5"/>
    <w:rsid w:val="00C434A1"/>
    <w:rsid w:val="00C454E7"/>
    <w:rsid w:val="00C45865"/>
    <w:rsid w:val="00C55C59"/>
    <w:rsid w:val="00C6455A"/>
    <w:rsid w:val="00C67B58"/>
    <w:rsid w:val="00C70806"/>
    <w:rsid w:val="00C74844"/>
    <w:rsid w:val="00C765D3"/>
    <w:rsid w:val="00C76F2B"/>
    <w:rsid w:val="00C8704E"/>
    <w:rsid w:val="00C90010"/>
    <w:rsid w:val="00C90B4A"/>
    <w:rsid w:val="00C947B5"/>
    <w:rsid w:val="00CA7299"/>
    <w:rsid w:val="00CB1252"/>
    <w:rsid w:val="00CB3BE6"/>
    <w:rsid w:val="00CB5506"/>
    <w:rsid w:val="00CC32FF"/>
    <w:rsid w:val="00CD0E8D"/>
    <w:rsid w:val="00CD2F2F"/>
    <w:rsid w:val="00CD7886"/>
    <w:rsid w:val="00D16180"/>
    <w:rsid w:val="00D1694D"/>
    <w:rsid w:val="00D23CA6"/>
    <w:rsid w:val="00D27036"/>
    <w:rsid w:val="00D33AED"/>
    <w:rsid w:val="00D33F81"/>
    <w:rsid w:val="00D367D6"/>
    <w:rsid w:val="00D367E2"/>
    <w:rsid w:val="00D444E3"/>
    <w:rsid w:val="00D51B57"/>
    <w:rsid w:val="00D51D45"/>
    <w:rsid w:val="00D56A2B"/>
    <w:rsid w:val="00D71CCC"/>
    <w:rsid w:val="00D73671"/>
    <w:rsid w:val="00D763E3"/>
    <w:rsid w:val="00D81A62"/>
    <w:rsid w:val="00D83722"/>
    <w:rsid w:val="00D93BB1"/>
    <w:rsid w:val="00DA0441"/>
    <w:rsid w:val="00DA2440"/>
    <w:rsid w:val="00DC2FEE"/>
    <w:rsid w:val="00DC489A"/>
    <w:rsid w:val="00DC4F6E"/>
    <w:rsid w:val="00DC707E"/>
    <w:rsid w:val="00DD258A"/>
    <w:rsid w:val="00DD2D90"/>
    <w:rsid w:val="00DD49E8"/>
    <w:rsid w:val="00DD6C5D"/>
    <w:rsid w:val="00DE4B50"/>
    <w:rsid w:val="00DE4D90"/>
    <w:rsid w:val="00DE5148"/>
    <w:rsid w:val="00DF7398"/>
    <w:rsid w:val="00E031A6"/>
    <w:rsid w:val="00E032F1"/>
    <w:rsid w:val="00E06EAA"/>
    <w:rsid w:val="00E100FC"/>
    <w:rsid w:val="00E141EF"/>
    <w:rsid w:val="00E23E93"/>
    <w:rsid w:val="00E262A9"/>
    <w:rsid w:val="00E32AE6"/>
    <w:rsid w:val="00E44CAC"/>
    <w:rsid w:val="00E50362"/>
    <w:rsid w:val="00E50EF0"/>
    <w:rsid w:val="00E520B3"/>
    <w:rsid w:val="00E654BE"/>
    <w:rsid w:val="00E65A93"/>
    <w:rsid w:val="00E679F1"/>
    <w:rsid w:val="00E71EE1"/>
    <w:rsid w:val="00E72B77"/>
    <w:rsid w:val="00E77548"/>
    <w:rsid w:val="00E84698"/>
    <w:rsid w:val="00E95876"/>
    <w:rsid w:val="00E95E6F"/>
    <w:rsid w:val="00E970C6"/>
    <w:rsid w:val="00EA2F97"/>
    <w:rsid w:val="00EB4E32"/>
    <w:rsid w:val="00EC2163"/>
    <w:rsid w:val="00ED3626"/>
    <w:rsid w:val="00ED5EA3"/>
    <w:rsid w:val="00ED7158"/>
    <w:rsid w:val="00F00759"/>
    <w:rsid w:val="00F03E54"/>
    <w:rsid w:val="00F06D52"/>
    <w:rsid w:val="00F10B32"/>
    <w:rsid w:val="00F120A5"/>
    <w:rsid w:val="00F34C71"/>
    <w:rsid w:val="00F4032D"/>
    <w:rsid w:val="00F53A97"/>
    <w:rsid w:val="00F547A5"/>
    <w:rsid w:val="00F6188D"/>
    <w:rsid w:val="00F87F30"/>
    <w:rsid w:val="00F933F0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80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206</TotalTime>
  <Pages>1</Pages>
  <Words>117</Words>
  <Characters>667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2015-06-30T08:15:00Z</cp:lastPrinted>
  <dcterms:created xsi:type="dcterms:W3CDTF">2014-10-07T05:35:00Z</dcterms:created>
  <dcterms:modified xsi:type="dcterms:W3CDTF">2015-06-30T08:15:00Z</dcterms:modified>
</cp:coreProperties>
</file>